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DA472" w14:textId="77777777" w:rsidR="002342E0" w:rsidRDefault="002342E0" w:rsidP="00234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HENDREYS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0FA96D0" w14:textId="77777777" w:rsidR="002342E0" w:rsidRDefault="002342E0" w:rsidP="00234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Tallow chandler.</w:t>
      </w:r>
    </w:p>
    <w:p w14:paraId="18786489" w14:textId="77777777" w:rsidR="002342E0" w:rsidRDefault="002342E0" w:rsidP="002342E0">
      <w:pPr>
        <w:rPr>
          <w:rFonts w:ascii="Times New Roman" w:hAnsi="Times New Roman" w:cs="Times New Roman"/>
        </w:rPr>
      </w:pPr>
    </w:p>
    <w:p w14:paraId="5DB58D5F" w14:textId="77777777" w:rsidR="002342E0" w:rsidRDefault="002342E0" w:rsidP="002342E0">
      <w:pPr>
        <w:rPr>
          <w:rFonts w:ascii="Times New Roman" w:hAnsi="Times New Roman" w:cs="Times New Roman"/>
        </w:rPr>
      </w:pPr>
    </w:p>
    <w:p w14:paraId="18FD58CB" w14:textId="77777777" w:rsidR="002342E0" w:rsidRDefault="002342E0" w:rsidP="00234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Walter </w:t>
      </w:r>
      <w:proofErr w:type="spellStart"/>
      <w:r>
        <w:rPr>
          <w:rFonts w:ascii="Times New Roman" w:hAnsi="Times New Roman" w:cs="Times New Roman"/>
        </w:rPr>
        <w:t>Ingham</w:t>
      </w:r>
      <w:proofErr w:type="spellEnd"/>
      <w:r>
        <w:rPr>
          <w:rFonts w:ascii="Times New Roman" w:hAnsi="Times New Roman" w:cs="Times New Roman"/>
        </w:rPr>
        <w:t xml:space="preserve"> of Norwich(q.v.) brought a plaint of debt against him,</w:t>
      </w:r>
    </w:p>
    <w:p w14:paraId="4A443112" w14:textId="77777777" w:rsidR="002342E0" w:rsidRDefault="002342E0" w:rsidP="00234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Kutte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Harleston</w:t>
      </w:r>
      <w:proofErr w:type="spellEnd"/>
      <w:r>
        <w:rPr>
          <w:rFonts w:ascii="Times New Roman" w:hAnsi="Times New Roman" w:cs="Times New Roman"/>
        </w:rPr>
        <w:t xml:space="preserve">(q.v.), John Lucas of </w:t>
      </w:r>
      <w:proofErr w:type="spellStart"/>
      <w:r>
        <w:rPr>
          <w:rFonts w:ascii="Times New Roman" w:hAnsi="Times New Roman" w:cs="Times New Roman"/>
        </w:rPr>
        <w:t>Alburgh</w:t>
      </w:r>
      <w:proofErr w:type="spellEnd"/>
      <w:r>
        <w:rPr>
          <w:rFonts w:ascii="Times New Roman" w:hAnsi="Times New Roman" w:cs="Times New Roman"/>
        </w:rPr>
        <w:t>(q.v.), John</w:t>
      </w:r>
    </w:p>
    <w:p w14:paraId="351B6AC3" w14:textId="77777777" w:rsidR="002342E0" w:rsidRDefault="002342E0" w:rsidP="00234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Feythe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Pakefield</w:t>
      </w:r>
      <w:proofErr w:type="spellEnd"/>
      <w:r>
        <w:rPr>
          <w:rFonts w:ascii="Times New Roman" w:hAnsi="Times New Roman" w:cs="Times New Roman"/>
        </w:rPr>
        <w:t xml:space="preserve">, Suffolk(q.v.), John Bernard of </w:t>
      </w:r>
      <w:proofErr w:type="spellStart"/>
      <w:r>
        <w:rPr>
          <w:rFonts w:ascii="Times New Roman" w:hAnsi="Times New Roman" w:cs="Times New Roman"/>
        </w:rPr>
        <w:t>Pakefield</w:t>
      </w:r>
      <w:proofErr w:type="spellEnd"/>
      <w:r>
        <w:rPr>
          <w:rFonts w:ascii="Times New Roman" w:hAnsi="Times New Roman" w:cs="Times New Roman"/>
        </w:rPr>
        <w:t xml:space="preserve">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</w:p>
    <w:p w14:paraId="77DB91E7" w14:textId="77777777" w:rsidR="002342E0" w:rsidRDefault="002342E0" w:rsidP="00234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Alan Drake of Worthing(q.v.) and John </w:t>
      </w:r>
      <w:proofErr w:type="spellStart"/>
      <w:r>
        <w:rPr>
          <w:rFonts w:ascii="Times New Roman" w:hAnsi="Times New Roman" w:cs="Times New Roman"/>
        </w:rPr>
        <w:t>Taverner</w:t>
      </w:r>
      <w:proofErr w:type="spellEnd"/>
      <w:r>
        <w:rPr>
          <w:rFonts w:ascii="Times New Roman" w:hAnsi="Times New Roman" w:cs="Times New Roman"/>
        </w:rPr>
        <w:t xml:space="preserve"> of North </w:t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>(q.v.),</w:t>
      </w:r>
    </w:p>
    <w:p w14:paraId="3D794DAB" w14:textId="77777777" w:rsidR="002342E0" w:rsidRDefault="002342E0" w:rsidP="00234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the executors of John </w:t>
      </w:r>
      <w:proofErr w:type="spellStart"/>
      <w:r>
        <w:rPr>
          <w:rFonts w:ascii="Times New Roman" w:hAnsi="Times New Roman" w:cs="Times New Roman"/>
        </w:rPr>
        <w:t>Langes</w:t>
      </w:r>
      <w:proofErr w:type="spellEnd"/>
      <w:r>
        <w:rPr>
          <w:rFonts w:ascii="Times New Roman" w:hAnsi="Times New Roman" w:cs="Times New Roman"/>
        </w:rPr>
        <w:t xml:space="preserve"> of North </w:t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>(q.v.).</w:t>
      </w:r>
    </w:p>
    <w:p w14:paraId="71A5719C" w14:textId="77777777" w:rsidR="002342E0" w:rsidRDefault="002342E0" w:rsidP="00234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E338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3045B5D" w14:textId="77777777" w:rsidR="002342E0" w:rsidRDefault="002342E0" w:rsidP="002342E0">
      <w:pPr>
        <w:rPr>
          <w:rFonts w:ascii="Times New Roman" w:hAnsi="Times New Roman" w:cs="Times New Roman"/>
        </w:rPr>
      </w:pPr>
    </w:p>
    <w:p w14:paraId="0931FBFE" w14:textId="77777777" w:rsidR="002342E0" w:rsidRDefault="002342E0" w:rsidP="002342E0">
      <w:pPr>
        <w:rPr>
          <w:rFonts w:ascii="Times New Roman" w:hAnsi="Times New Roman" w:cs="Times New Roman"/>
        </w:rPr>
      </w:pPr>
    </w:p>
    <w:p w14:paraId="5D9D06D4" w14:textId="77777777" w:rsidR="002342E0" w:rsidRDefault="002342E0" w:rsidP="00234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February 2018</w:t>
      </w:r>
    </w:p>
    <w:p w14:paraId="4467CC14" w14:textId="77777777" w:rsidR="006B2F86" w:rsidRPr="00E71FC3" w:rsidRDefault="002342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DE10A" w14:textId="77777777" w:rsidR="002342E0" w:rsidRDefault="002342E0" w:rsidP="00E71FC3">
      <w:r>
        <w:separator/>
      </w:r>
    </w:p>
  </w:endnote>
  <w:endnote w:type="continuationSeparator" w:id="0">
    <w:p w14:paraId="32EA2367" w14:textId="77777777" w:rsidR="002342E0" w:rsidRDefault="002342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CAA4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CF2EE" w14:textId="77777777" w:rsidR="002342E0" w:rsidRDefault="002342E0" w:rsidP="00E71FC3">
      <w:r>
        <w:separator/>
      </w:r>
    </w:p>
  </w:footnote>
  <w:footnote w:type="continuationSeparator" w:id="0">
    <w:p w14:paraId="5E20EF3E" w14:textId="77777777" w:rsidR="002342E0" w:rsidRDefault="002342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2E0"/>
    <w:rsid w:val="001A7C09"/>
    <w:rsid w:val="002342E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8A9E0"/>
  <w15:chartTrackingRefBased/>
  <w15:docId w15:val="{D4F6E0A1-4A6A-4DD3-81B8-3BC56DB2F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42E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342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2018-02-25T21:35:00Z</dcterms:created>
  <dcterms:modified xsi:type="dcterms:W3CDTF">2018-02-25T21:36:00Z</dcterms:modified>
</cp:coreProperties>
</file>